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EE46B" w14:textId="77777777" w:rsidR="00955823" w:rsidRDefault="00955823">
      <w:pPr>
        <w:pStyle w:val="PBTAhoofdstuk"/>
        <w:numPr>
          <w:ilvl w:val="0"/>
          <w:numId w:val="0"/>
        </w:numPr>
      </w:pPr>
      <w:r>
        <w:t>Verklaring Nederlandse taal</w:t>
      </w:r>
    </w:p>
    <w:p w14:paraId="51CDCA91" w14:textId="77777777" w:rsidR="00955823" w:rsidRDefault="00955823">
      <w:pPr>
        <w:spacing w:line="300" w:lineRule="auto"/>
        <w:rPr>
          <w:sz w:val="18"/>
          <w:szCs w:val="24"/>
        </w:rPr>
      </w:pPr>
    </w:p>
    <w:p w14:paraId="5EE0F384" w14:textId="77777777" w:rsidR="00955823" w:rsidRDefault="00955823">
      <w:pPr>
        <w:tabs>
          <w:tab w:val="left" w:pos="5670"/>
        </w:tabs>
        <w:spacing w:line="300" w:lineRule="auto"/>
        <w:rPr>
          <w:b/>
          <w:sz w:val="18"/>
          <w:szCs w:val="18"/>
        </w:rPr>
      </w:pPr>
    </w:p>
    <w:p w14:paraId="76EAFCCC" w14:textId="26064A49" w:rsidR="00955823" w:rsidRDefault="001216F9" w:rsidP="001216F9">
      <w:pPr>
        <w:autoSpaceDE w:val="0"/>
        <w:autoSpaceDN w:val="0"/>
        <w:adjustRightInd w:val="0"/>
        <w:spacing w:line="288" w:lineRule="auto"/>
        <w:rPr>
          <w:szCs w:val="24"/>
        </w:rPr>
      </w:pPr>
      <w:r>
        <w:rPr>
          <w:szCs w:val="24"/>
        </w:rPr>
        <w:t xml:space="preserve">Hierbij verklaart de gegadigde dat gedurende de uitvoering van de opdracht </w:t>
      </w:r>
      <w:r w:rsidR="00206DCE">
        <w:rPr>
          <w:szCs w:val="24"/>
        </w:rPr>
        <w:t xml:space="preserve">het </w:t>
      </w:r>
      <w:r w:rsidR="00206DCE" w:rsidRPr="00D53DF0">
        <w:t>in te zetten leidinggevend personeel de Nederlandse taal in woord en geschrift te beheersen</w:t>
      </w:r>
      <w:r>
        <w:rPr>
          <w:szCs w:val="24"/>
        </w:rPr>
        <w:t>, in alle contacten met de opdrachtgever en de directie de Nederlandse taal zullen gebruiken, in woord en geschrift.</w:t>
      </w:r>
    </w:p>
    <w:p w14:paraId="2FF102E4" w14:textId="77777777" w:rsidR="00955823" w:rsidRDefault="00955823">
      <w:pPr>
        <w:autoSpaceDE w:val="0"/>
        <w:autoSpaceDN w:val="0"/>
        <w:adjustRightInd w:val="0"/>
        <w:spacing w:line="240" w:lineRule="auto"/>
        <w:rPr>
          <w:szCs w:val="24"/>
        </w:rPr>
      </w:pPr>
    </w:p>
    <w:p w14:paraId="4C08A424" w14:textId="77777777" w:rsidR="00955823" w:rsidRDefault="00955823">
      <w:pPr>
        <w:tabs>
          <w:tab w:val="left" w:leader="dot" w:pos="5670"/>
          <w:tab w:val="left" w:pos="7938"/>
        </w:tabs>
        <w:spacing w:line="300" w:lineRule="auto"/>
        <w:rPr>
          <w:sz w:val="18"/>
          <w:szCs w:val="18"/>
        </w:rPr>
      </w:pPr>
    </w:p>
    <w:p w14:paraId="028DE594" w14:textId="77777777" w:rsidR="00955823" w:rsidRDefault="00955823">
      <w:pPr>
        <w:tabs>
          <w:tab w:val="left" w:pos="5103"/>
          <w:tab w:val="left" w:leader="dot" w:pos="7938"/>
        </w:tabs>
        <w:spacing w:line="300" w:lineRule="auto"/>
        <w:rPr>
          <w:sz w:val="18"/>
          <w:szCs w:val="18"/>
        </w:rPr>
      </w:pPr>
      <w:r>
        <w:rPr>
          <w:sz w:val="18"/>
          <w:szCs w:val="18"/>
        </w:rPr>
        <w:t>Handtekening gegadigde/inschrijver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18AD12D8" w14:textId="77777777" w:rsidR="00955823" w:rsidRDefault="00955823">
      <w:pPr>
        <w:tabs>
          <w:tab w:val="left" w:leader="dot" w:pos="5670"/>
          <w:tab w:val="left" w:pos="7938"/>
        </w:tabs>
        <w:spacing w:line="300" w:lineRule="auto"/>
        <w:rPr>
          <w:sz w:val="18"/>
          <w:szCs w:val="18"/>
        </w:rPr>
      </w:pPr>
    </w:p>
    <w:p w14:paraId="42B8A52A" w14:textId="77777777" w:rsidR="00955823" w:rsidRDefault="00955823">
      <w:pPr>
        <w:tabs>
          <w:tab w:val="left" w:pos="5103"/>
          <w:tab w:val="left" w:leader="dot" w:pos="7938"/>
        </w:tabs>
        <w:spacing w:line="300" w:lineRule="auto"/>
        <w:rPr>
          <w:sz w:val="18"/>
          <w:szCs w:val="18"/>
        </w:rPr>
      </w:pPr>
      <w:r>
        <w:rPr>
          <w:sz w:val="18"/>
          <w:szCs w:val="18"/>
        </w:rPr>
        <w:t>Plaats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40A50BAF" w14:textId="77777777" w:rsidR="00955823" w:rsidRDefault="00955823">
      <w:pPr>
        <w:tabs>
          <w:tab w:val="left" w:leader="dot" w:pos="5670"/>
          <w:tab w:val="left" w:pos="7938"/>
        </w:tabs>
        <w:spacing w:line="300" w:lineRule="auto"/>
        <w:rPr>
          <w:sz w:val="18"/>
          <w:szCs w:val="18"/>
        </w:rPr>
      </w:pPr>
    </w:p>
    <w:p w14:paraId="16BE00BC" w14:textId="77777777" w:rsidR="00955823" w:rsidRDefault="00955823">
      <w:pPr>
        <w:tabs>
          <w:tab w:val="left" w:pos="5103"/>
          <w:tab w:val="left" w:leader="dot" w:pos="7938"/>
        </w:tabs>
        <w:spacing w:line="300" w:lineRule="auto"/>
        <w:rPr>
          <w:sz w:val="18"/>
          <w:szCs w:val="18"/>
        </w:rPr>
      </w:pPr>
      <w:r>
        <w:rPr>
          <w:sz w:val="18"/>
          <w:szCs w:val="18"/>
        </w:rPr>
        <w:t>Datum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5C07A8CF" w14:textId="77777777" w:rsidR="00206DCE" w:rsidRDefault="00206DCE">
      <w:pPr>
        <w:tabs>
          <w:tab w:val="left" w:pos="5103"/>
          <w:tab w:val="left" w:leader="dot" w:pos="7938"/>
        </w:tabs>
        <w:spacing w:line="300" w:lineRule="auto"/>
        <w:rPr>
          <w:sz w:val="18"/>
          <w:szCs w:val="18"/>
        </w:rPr>
      </w:pPr>
    </w:p>
    <w:p w14:paraId="2EB68AF5" w14:textId="2505C39D" w:rsidR="00206DCE" w:rsidRDefault="00206DCE">
      <w:pPr>
        <w:tabs>
          <w:tab w:val="left" w:pos="5103"/>
          <w:tab w:val="left" w:leader="dot" w:pos="7938"/>
        </w:tabs>
        <w:spacing w:line="300" w:lineRule="auto"/>
        <w:rPr>
          <w:sz w:val="18"/>
          <w:szCs w:val="18"/>
        </w:rPr>
      </w:pPr>
    </w:p>
    <w:sectPr w:rsidR="00206DCE" w:rsidSect="008544E8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BC4D" w14:textId="77777777" w:rsidR="006F5A57" w:rsidRDefault="006F5A57">
      <w:r>
        <w:separator/>
      </w:r>
    </w:p>
  </w:endnote>
  <w:endnote w:type="continuationSeparator" w:id="0">
    <w:p w14:paraId="49BD7845" w14:textId="77777777" w:rsidR="006F5A57" w:rsidRDefault="006F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E96A" w14:textId="2DE54B19" w:rsidR="00A72D10" w:rsidRDefault="00184BA5">
    <w:pPr>
      <w:pStyle w:val="Footer"/>
      <w:tabs>
        <w:tab w:val="clear" w:pos="9072"/>
        <w:tab w:val="right" w:pos="9360"/>
      </w:tabs>
      <w:rPr>
        <w:sz w:val="16"/>
        <w:szCs w:val="16"/>
      </w:rPr>
    </w:pPr>
    <w:r>
      <w:rPr>
        <w:snapToGrid w:val="0"/>
        <w:sz w:val="16"/>
        <w:szCs w:val="16"/>
      </w:rPr>
      <w:fldChar w:fldCharType="begin"/>
    </w:r>
    <w:r w:rsidR="00A72D10">
      <w:rPr>
        <w:snapToGrid w:val="0"/>
        <w:sz w:val="16"/>
        <w:szCs w:val="16"/>
      </w:rPr>
      <w:instrText xml:space="preserve"> FILENAME </w:instrText>
    </w:r>
    <w:r>
      <w:rPr>
        <w:snapToGrid w:val="0"/>
        <w:sz w:val="16"/>
        <w:szCs w:val="16"/>
      </w:rPr>
      <w:fldChar w:fldCharType="separate"/>
    </w:r>
    <w:r w:rsidR="00473C0E">
      <w:rPr>
        <w:noProof/>
        <w:snapToGrid w:val="0"/>
        <w:sz w:val="16"/>
        <w:szCs w:val="16"/>
      </w:rPr>
      <w:t>BIJLAGE 3. Verklaring Nederlandse Taal</w:t>
    </w:r>
    <w:r>
      <w:rPr>
        <w:snapToGrid w:val="0"/>
        <w:sz w:val="16"/>
        <w:szCs w:val="16"/>
      </w:rPr>
      <w:fldChar w:fldCharType="end"/>
    </w:r>
    <w:r w:rsidR="00A72D10">
      <w:tab/>
    </w:r>
    <w:r w:rsidR="00A72D10">
      <w:tab/>
    </w:r>
    <w:r>
      <w:rPr>
        <w:sz w:val="16"/>
        <w:szCs w:val="16"/>
      </w:rPr>
      <w:fldChar w:fldCharType="begin"/>
    </w:r>
    <w:r w:rsidR="00A72D10"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E34738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 w:rsidR="00A72D10">
      <w:rPr>
        <w:sz w:val="16"/>
        <w:szCs w:val="16"/>
      </w:rPr>
      <w:t>/</w:t>
    </w:r>
    <w:r>
      <w:rPr>
        <w:sz w:val="16"/>
        <w:szCs w:val="16"/>
      </w:rPr>
      <w:fldChar w:fldCharType="begin"/>
    </w:r>
    <w:r w:rsidR="00A72D10"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E34738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2A9B" w14:textId="77777777" w:rsidR="006F5A57" w:rsidRDefault="006F5A57">
      <w:r>
        <w:separator/>
      </w:r>
    </w:p>
  </w:footnote>
  <w:footnote w:type="continuationSeparator" w:id="0">
    <w:p w14:paraId="7603D1EA" w14:textId="77777777" w:rsidR="006F5A57" w:rsidRDefault="006F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C4B0B" w14:textId="2CF29B75" w:rsidR="00A72D10" w:rsidRDefault="00CA03B2">
    <w:pPr>
      <w:pStyle w:val="Header"/>
      <w:pBdr>
        <w:bottom w:val="single" w:sz="4" w:space="1" w:color="auto"/>
      </w:pBdr>
      <w:rPr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8EE8178" wp14:editId="2D62BD81">
          <wp:simplePos x="0" y="0"/>
          <wp:positionH relativeFrom="margin">
            <wp:posOffset>3040380</wp:posOffset>
          </wp:positionH>
          <wp:positionV relativeFrom="paragraph">
            <wp:posOffset>485360</wp:posOffset>
          </wp:positionV>
          <wp:extent cx="1509886" cy="675005"/>
          <wp:effectExtent l="0" t="0" r="0" b="0"/>
          <wp:wrapNone/>
          <wp:docPr id="7" name="Afbeelding 7" descr="Afbeelding met Lettertype, logo, symbool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 descr="Afbeelding met Lettertype, logo, symbool, Graphics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886" cy="675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fldSimple w:instr=" DOCPROPERTY  Project  \* MERGEFORMAT ">
      <w:r w:rsidR="00126752" w:rsidRPr="00126752">
        <w:rPr>
          <w:sz w:val="28"/>
          <w:szCs w:val="28"/>
        </w:rPr>
        <w:t>Theater</w:t>
      </w:r>
      <w:r w:rsidR="00126752">
        <w:t xml:space="preserve"> </w:t>
      </w:r>
      <w:r w:rsidR="00126752" w:rsidRPr="00126752">
        <w:rPr>
          <w:sz w:val="28"/>
          <w:szCs w:val="28"/>
        </w:rPr>
        <w:t>het Kruispunt</w:t>
      </w:r>
    </w:fldSimple>
    <w:r w:rsidR="00B36B6F">
      <w:rPr>
        <w:sz w:val="28"/>
        <w:szCs w:val="28"/>
      </w:rPr>
      <w:t>,</w:t>
    </w:r>
    <w:r w:rsidR="00A72D10">
      <w:rPr>
        <w:sz w:val="28"/>
        <w:szCs w:val="28"/>
      </w:rPr>
      <w:t xml:space="preserve"> </w:t>
    </w:r>
    <w:fldSimple w:instr=" DOCPROPERTY  Plaats  \* MERGEFORMAT ">
      <w:r w:rsidR="00126752" w:rsidRPr="00126752">
        <w:rPr>
          <w:sz w:val="28"/>
          <w:szCs w:val="28"/>
        </w:rPr>
        <w:t>Barendrecht</w:t>
      </w:r>
    </w:fldSimple>
    <w:r w:rsidR="00566241">
      <w:rPr>
        <w:sz w:val="28"/>
        <w:szCs w:val="28"/>
      </w:rPr>
      <w:tab/>
    </w:r>
    <w:r w:rsidR="00C35607">
      <w:rPr>
        <w:noProof/>
      </w:rPr>
      <w:tab/>
    </w:r>
    <w:r w:rsidR="00C6602F">
      <w:rPr>
        <w:noProof/>
      </w:rPr>
      <w:drawing>
        <wp:inline distT="0" distB="0" distL="0" distR="0" wp14:anchorId="308F3569" wp14:editId="0100C933">
          <wp:extent cx="1162050" cy="828675"/>
          <wp:effectExtent l="0" t="0" r="0" b="9525"/>
          <wp:docPr id="1" name="Afbeelding 1" descr="Logo-PBTA-LOGO-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PBTA-LOGO-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71D9"/>
    <w:multiLevelType w:val="hybridMultilevel"/>
    <w:tmpl w:val="E19E292E"/>
    <w:lvl w:ilvl="0" w:tplc="814EF86C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72E7E"/>
    <w:multiLevelType w:val="hybridMultilevel"/>
    <w:tmpl w:val="52B201CA"/>
    <w:lvl w:ilvl="0" w:tplc="3E300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C20B10"/>
    <w:multiLevelType w:val="multilevel"/>
    <w:tmpl w:val="2FFADB40"/>
    <w:lvl w:ilvl="0">
      <w:start w:val="1"/>
      <w:numFmt w:val="decimal"/>
      <w:pStyle w:val="PBTAhoofdstuk"/>
      <w:lvlText w:val="%1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39E3F8E"/>
    <w:multiLevelType w:val="hybridMultilevel"/>
    <w:tmpl w:val="843EB9D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13646"/>
    <w:multiLevelType w:val="hybridMultilevel"/>
    <w:tmpl w:val="A628D502"/>
    <w:lvl w:ilvl="0" w:tplc="0413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01806"/>
    <w:multiLevelType w:val="multilevel"/>
    <w:tmpl w:val="52B20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1A768F"/>
    <w:multiLevelType w:val="multilevel"/>
    <w:tmpl w:val="8F4C014A"/>
    <w:lvl w:ilvl="0">
      <w:start w:val="1"/>
      <w:numFmt w:val="decimal"/>
      <w:pStyle w:val="Hoofdstuk"/>
      <w:lvlText w:val="%1"/>
      <w:lvlJc w:val="left"/>
      <w:pPr>
        <w:tabs>
          <w:tab w:val="num" w:pos="1080"/>
        </w:tabs>
        <w:ind w:left="792" w:hanging="432"/>
      </w:pPr>
      <w:rPr>
        <w:rFonts w:ascii="Verdana" w:hAnsi="Verdana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  <w:u w:val="none"/>
      </w:rPr>
    </w:lvl>
    <w:lvl w:ilvl="3">
      <w:start w:val="1"/>
      <w:numFmt w:val="upperLetter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num w:numId="1" w16cid:durableId="1904828967">
    <w:abstractNumId w:val="6"/>
  </w:num>
  <w:num w:numId="2" w16cid:durableId="77101687">
    <w:abstractNumId w:val="3"/>
  </w:num>
  <w:num w:numId="3" w16cid:durableId="1850636967">
    <w:abstractNumId w:val="0"/>
  </w:num>
  <w:num w:numId="4" w16cid:durableId="1118374811">
    <w:abstractNumId w:val="4"/>
  </w:num>
  <w:num w:numId="5" w16cid:durableId="1023020802">
    <w:abstractNumId w:val="1"/>
  </w:num>
  <w:num w:numId="6" w16cid:durableId="74280039">
    <w:abstractNumId w:val="5"/>
  </w:num>
  <w:num w:numId="7" w16cid:durableId="233979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E2"/>
    <w:rsid w:val="00022B39"/>
    <w:rsid w:val="00041FDE"/>
    <w:rsid w:val="000848E9"/>
    <w:rsid w:val="0008647E"/>
    <w:rsid w:val="000F2DCB"/>
    <w:rsid w:val="001216F9"/>
    <w:rsid w:val="00126752"/>
    <w:rsid w:val="0018021E"/>
    <w:rsid w:val="00184BA5"/>
    <w:rsid w:val="00186901"/>
    <w:rsid w:val="001E0F69"/>
    <w:rsid w:val="001F6E4D"/>
    <w:rsid w:val="00206DCE"/>
    <w:rsid w:val="002114CD"/>
    <w:rsid w:val="00285308"/>
    <w:rsid w:val="0035546C"/>
    <w:rsid w:val="003B0EBC"/>
    <w:rsid w:val="003B3DF4"/>
    <w:rsid w:val="003B4B68"/>
    <w:rsid w:val="003D42E8"/>
    <w:rsid w:val="003D79E6"/>
    <w:rsid w:val="003F6324"/>
    <w:rsid w:val="0044175B"/>
    <w:rsid w:val="00473C0E"/>
    <w:rsid w:val="00530071"/>
    <w:rsid w:val="00566241"/>
    <w:rsid w:val="005D37EC"/>
    <w:rsid w:val="005F3A77"/>
    <w:rsid w:val="005F597D"/>
    <w:rsid w:val="00675AFA"/>
    <w:rsid w:val="00692D5F"/>
    <w:rsid w:val="006F5A57"/>
    <w:rsid w:val="00760263"/>
    <w:rsid w:val="00783223"/>
    <w:rsid w:val="00804135"/>
    <w:rsid w:val="00813BB3"/>
    <w:rsid w:val="008216E2"/>
    <w:rsid w:val="008544E8"/>
    <w:rsid w:val="00953D77"/>
    <w:rsid w:val="00955823"/>
    <w:rsid w:val="009A3BF8"/>
    <w:rsid w:val="009A7160"/>
    <w:rsid w:val="009B42E5"/>
    <w:rsid w:val="00A266B1"/>
    <w:rsid w:val="00A72D10"/>
    <w:rsid w:val="00B36B6F"/>
    <w:rsid w:val="00C26ADC"/>
    <w:rsid w:val="00C35607"/>
    <w:rsid w:val="00C62751"/>
    <w:rsid w:val="00C6602F"/>
    <w:rsid w:val="00CA03B2"/>
    <w:rsid w:val="00CF6336"/>
    <w:rsid w:val="00D63553"/>
    <w:rsid w:val="00DA3CE5"/>
    <w:rsid w:val="00DB6795"/>
    <w:rsid w:val="00E2392B"/>
    <w:rsid w:val="00E34738"/>
    <w:rsid w:val="00E6739C"/>
    <w:rsid w:val="00EB43D2"/>
    <w:rsid w:val="00ED6D2A"/>
    <w:rsid w:val="00F1711E"/>
    <w:rsid w:val="00F8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9D48DA"/>
  <w15:docId w15:val="{32C42E2D-D434-4D54-8F57-25E61252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44E8"/>
    <w:pPr>
      <w:spacing w:line="360" w:lineRule="auto"/>
    </w:pPr>
    <w:rPr>
      <w:rFonts w:ascii="Verdana" w:hAnsi="Verdana"/>
    </w:rPr>
  </w:style>
  <w:style w:type="paragraph" w:styleId="Heading1">
    <w:name w:val="heading 1"/>
    <w:basedOn w:val="Normal"/>
    <w:next w:val="Normal"/>
    <w:qFormat/>
    <w:rsid w:val="008544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544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544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ofdstuk">
    <w:name w:val="Hoofdstuk"/>
    <w:basedOn w:val="Normal"/>
    <w:next w:val="Normal"/>
    <w:rsid w:val="008544E8"/>
    <w:pPr>
      <w:keepLines/>
      <w:numPr>
        <w:numId w:val="1"/>
      </w:numPr>
      <w:tabs>
        <w:tab w:val="left" w:pos="454"/>
      </w:tabs>
      <w:spacing w:after="240" w:line="240" w:lineRule="exact"/>
    </w:pPr>
    <w:rPr>
      <w:i/>
    </w:rPr>
  </w:style>
  <w:style w:type="paragraph" w:customStyle="1" w:styleId="Opmaakprofiel1">
    <w:name w:val="Opmaakprofiel1"/>
    <w:basedOn w:val="Normal"/>
    <w:rsid w:val="008544E8"/>
  </w:style>
  <w:style w:type="paragraph" w:styleId="Header">
    <w:name w:val="header"/>
    <w:aliases w:val="standaard onderlijnd"/>
    <w:basedOn w:val="Normal"/>
    <w:rsid w:val="008544E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8544E8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link w:val="DocumentMapChar"/>
    <w:rsid w:val="009B42E5"/>
    <w:rPr>
      <w:rFonts w:ascii="Tahoma" w:hAnsi="Tahoma" w:cs="Tahoma"/>
      <w:sz w:val="16"/>
      <w:szCs w:val="16"/>
    </w:rPr>
  </w:style>
  <w:style w:type="paragraph" w:customStyle="1" w:styleId="PBTAhoofdstuk">
    <w:name w:val="PBTA hoofdstuk"/>
    <w:basedOn w:val="Normal"/>
    <w:next w:val="Normal"/>
    <w:rsid w:val="008544E8"/>
    <w:pPr>
      <w:pageBreakBefore/>
      <w:widowControl w:val="0"/>
      <w:numPr>
        <w:numId w:val="7"/>
      </w:numPr>
      <w:spacing w:before="120" w:line="240" w:lineRule="auto"/>
      <w:outlineLvl w:val="0"/>
    </w:pPr>
    <w:rPr>
      <w:b/>
      <w:caps/>
      <w:snapToGrid w:val="0"/>
      <w:sz w:val="18"/>
      <w:szCs w:val="18"/>
    </w:rPr>
  </w:style>
  <w:style w:type="character" w:customStyle="1" w:styleId="DocumentMapChar">
    <w:name w:val="Document Map Char"/>
    <w:link w:val="DocumentMap"/>
    <w:rsid w:val="009B42E5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3B4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4B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jablonen\pb%20theateradviseurs\overige%20pb\Model%20verklaring%20Nederlandse%20taal%20171205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ac665-81d8-49b5-91da-0db16c499195" xsi:nil="true"/>
    <lcf76f155ced4ddcb4097134ff3c332f xmlns="ca8a3b45-96cb-4877-84db-dfc5bedbfc8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5352D262105489EC26333F153E8D1" ma:contentTypeVersion="11" ma:contentTypeDescription="Create a new document." ma:contentTypeScope="" ma:versionID="c760bbcdb496dc0f801d5fa6eeccccfd">
  <xsd:schema xmlns:xsd="http://www.w3.org/2001/XMLSchema" xmlns:xs="http://www.w3.org/2001/XMLSchema" xmlns:p="http://schemas.microsoft.com/office/2006/metadata/properties" xmlns:ns2="ca8a3b45-96cb-4877-84db-dfc5bedbfc85" xmlns:ns3="a86ac665-81d8-49b5-91da-0db16c499195" targetNamespace="http://schemas.microsoft.com/office/2006/metadata/properties" ma:root="true" ma:fieldsID="a8a1534beb4e772e7c03850b9e973325" ns2:_="" ns3:_="">
    <xsd:import namespace="ca8a3b45-96cb-4877-84db-dfc5bedbfc85"/>
    <xsd:import namespace="a86ac665-81d8-49b5-91da-0db16c4991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a3b45-96cb-4877-84db-dfc5bedbfc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e5381c-7f4d-4510-9f7b-61d719cf93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ac665-81d8-49b5-91da-0db16c4991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a6e8f7-e7b3-4d17-8756-07a046e743b1}" ma:internalName="TaxCatchAll" ma:showField="CatchAllData" ma:web="a86ac665-81d8-49b5-91da-0db16c4991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644DB-B4FC-4193-BF68-6B743205FD07}">
  <ds:schemaRefs>
    <ds:schemaRef ds:uri="ca8a3b45-96cb-4877-84db-dfc5bedbfc85"/>
    <ds:schemaRef ds:uri="http://schemas.microsoft.com/office/2006/metadata/properties"/>
    <ds:schemaRef ds:uri="http://purl.org/dc/terms/"/>
    <ds:schemaRef ds:uri="a86ac665-81d8-49b5-91da-0db16c499195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2DFAA6-7731-4318-9B30-DF2C3DBA6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a3b45-96cb-4877-84db-dfc5bedbfc85"/>
    <ds:schemaRef ds:uri="a86ac665-81d8-49b5-91da-0db16c499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0AB8B-11BA-4D0E-B2EA-915D723B5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verklaring Nederlandse taal 171205</Template>
  <TotalTime>8</TotalTime>
  <Pages>1</Pages>
  <Words>51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verklaring Nederlandse Taal</vt:lpstr>
      <vt:lpstr>Model verklaring Nederlandse Taal</vt:lpstr>
    </vt:vector>
  </TitlesOfParts>
  <Company>PBTA B.V.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verklaring Nederlandse Taal</dc:title>
  <dc:subject/>
  <dc:creator/>
  <cp:keywords/>
  <cp:lastModifiedBy>Klaartje van Engelen</cp:lastModifiedBy>
  <cp:revision>12</cp:revision>
  <cp:lastPrinted>2025-05-09T09:08:00Z</cp:lastPrinted>
  <dcterms:created xsi:type="dcterms:W3CDTF">2025-03-03T09:06:00Z</dcterms:created>
  <dcterms:modified xsi:type="dcterms:W3CDTF">2025-11-05T13:28:00Z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Theater het Kruispunt</vt:lpwstr>
  </property>
  <property fmtid="{D5CDD505-2E9C-101B-9397-08002B2CF9AE}" pid="3" name="Plaats">
    <vt:lpwstr>Barendrecht</vt:lpwstr>
  </property>
  <property fmtid="{D5CDD505-2E9C-101B-9397-08002B2CF9AE}" pid="4" name="ContentTypeId">
    <vt:lpwstr>0x0101004305352D262105489EC26333F153E8D1</vt:lpwstr>
  </property>
</Properties>
</file>